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Default="00B41A52" w:rsidP="00236BF6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для  размещения автостоянки</w:t>
      </w:r>
    </w:p>
    <w:p w:rsidR="00725246" w:rsidRPr="005819CE" w:rsidRDefault="00725246" w:rsidP="00236BF6">
      <w:pPr>
        <w:jc w:val="center"/>
        <w:rPr>
          <w:b/>
          <w:bCs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72527E">
              <w:rPr>
                <w:sz w:val="24"/>
                <w:szCs w:val="24"/>
              </w:rPr>
              <w:t>2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населённых пунктов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6A66DD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6A66DD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6A66DD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6A66DD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6A66DD" w:rsidRPr="0045600C">
        <w:rPr>
          <w:b/>
          <w:sz w:val="24"/>
          <w:szCs w:val="24"/>
        </w:rPr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6A66DD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9336D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1.6</w:t>
      </w:r>
      <w:r w:rsidR="00617C83"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617C83"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454225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</w:t>
      </w:r>
      <w:r w:rsidR="002659B9">
        <w:rPr>
          <w:sz w:val="24"/>
          <w:szCs w:val="24"/>
        </w:rPr>
        <w:t xml:space="preserve">в залог и вносить </w:t>
      </w:r>
      <w:r w:rsidR="00326861" w:rsidRPr="00133040">
        <w:rPr>
          <w:sz w:val="24"/>
          <w:szCs w:val="24"/>
        </w:rPr>
        <w:t xml:space="preserve">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6.1.1.  </w:t>
      </w:r>
      <w:r w:rsidR="001C2019" w:rsidRPr="009B7151">
        <w:rPr>
          <w:sz w:val="24"/>
          <w:szCs w:val="24"/>
        </w:rPr>
        <w:t>Сдавать Объект (его части) в субаренду (поднаем),</w:t>
      </w:r>
      <w:r w:rsidR="001C2019" w:rsidRPr="00003E85">
        <w:t xml:space="preserve"> </w:t>
      </w:r>
      <w:r w:rsidR="001C2019">
        <w:rPr>
          <w:sz w:val="24"/>
          <w:szCs w:val="24"/>
        </w:rPr>
        <w:t>п</w:t>
      </w:r>
      <w:bookmarkStart w:id="0" w:name="_GoBack"/>
      <w:bookmarkEnd w:id="0"/>
      <w:r w:rsidR="001C2019" w:rsidRPr="00133040">
        <w:rPr>
          <w:color w:val="000000" w:themeColor="text1"/>
          <w:sz w:val="24"/>
          <w:szCs w:val="24"/>
        </w:rPr>
        <w:t>ередавать</w:t>
      </w:r>
      <w:r w:rsidR="001368A4" w:rsidRPr="00133040">
        <w:rPr>
          <w:color w:val="000000" w:themeColor="text1"/>
          <w:sz w:val="24"/>
          <w:szCs w:val="24"/>
        </w:rPr>
        <w:t xml:space="preserve">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664044" w:rsidRPr="00725246" w:rsidRDefault="00DD1F41" w:rsidP="00725246">
      <w:pPr>
        <w:suppressAutoHyphens/>
        <w:overflowPunct w:val="0"/>
        <w:jc w:val="both"/>
        <w:rPr>
          <w:color w:val="000000" w:themeColor="text1"/>
          <w:sz w:val="24"/>
          <w:szCs w:val="24"/>
        </w:rPr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5A64B4">
        <w:t xml:space="preserve">: </w:t>
      </w:r>
      <w:r w:rsidR="00725246" w:rsidRPr="00725246">
        <w:rPr>
          <w:color w:val="000000" w:themeColor="text1"/>
          <w:sz w:val="24"/>
          <w:szCs w:val="24"/>
        </w:rPr>
        <w:t>Земельный участок не предназначен для строительства.</w:t>
      </w:r>
    </w:p>
    <w:p w:rsidR="00236BF6" w:rsidRPr="00725246" w:rsidRDefault="00236BF6" w:rsidP="00664044">
      <w:pPr>
        <w:suppressAutoHyphens/>
        <w:overflowPunct w:val="0"/>
        <w:jc w:val="both"/>
        <w:rPr>
          <w:color w:val="000000" w:themeColor="text1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proofErr w:type="gramStart"/>
      <w:r w:rsidRPr="005D410D">
        <w:rPr>
          <w:bCs/>
          <w:color w:val="000000"/>
          <w:sz w:val="22"/>
          <w:szCs w:val="22"/>
        </w:rPr>
        <w:t>Р</w:t>
      </w:r>
      <w:proofErr w:type="gramEnd"/>
      <w:r w:rsidRPr="005D410D">
        <w:rPr>
          <w:bCs/>
          <w:color w:val="000000"/>
          <w:sz w:val="22"/>
          <w:szCs w:val="22"/>
        </w:rPr>
        <w:t>/счет  03100643000000016900,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D410D">
        <w:rPr>
          <w:bCs/>
          <w:color w:val="000000"/>
          <w:sz w:val="22"/>
          <w:szCs w:val="22"/>
        </w:rPr>
        <w:t>.Ч</w:t>
      </w:r>
      <w:proofErr w:type="gramEnd"/>
      <w:r w:rsidRPr="005D410D">
        <w:rPr>
          <w:bCs/>
          <w:color w:val="000000"/>
          <w:sz w:val="22"/>
          <w:szCs w:val="22"/>
        </w:rPr>
        <w:t>елябинск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D410D">
        <w:rPr>
          <w:bCs/>
          <w:color w:val="000000"/>
          <w:sz w:val="22"/>
          <w:szCs w:val="22"/>
        </w:rPr>
        <w:t>кор</w:t>
      </w:r>
      <w:proofErr w:type="gramStart"/>
      <w:r w:rsidRPr="005D410D">
        <w:rPr>
          <w:bCs/>
          <w:color w:val="000000"/>
          <w:sz w:val="22"/>
          <w:szCs w:val="22"/>
        </w:rPr>
        <w:t>.с</w:t>
      </w:r>
      <w:proofErr w:type="gramEnd"/>
      <w:r w:rsidRPr="005D410D">
        <w:rPr>
          <w:bCs/>
          <w:color w:val="000000"/>
          <w:sz w:val="22"/>
          <w:szCs w:val="22"/>
        </w:rPr>
        <w:t>чета</w:t>
      </w:r>
      <w:proofErr w:type="spellEnd"/>
      <w:r w:rsidRPr="005D410D">
        <w:rPr>
          <w:bCs/>
          <w:color w:val="000000"/>
          <w:sz w:val="22"/>
          <w:szCs w:val="22"/>
        </w:rPr>
        <w:t xml:space="preserve"> 40102810645370000062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fldSimple w:instr="DOCVARIABLE &quot;SP_FUNC: GetVicariousSignature (CONTEXT)&quot; \* MERGEFORMAT ">
        <w:r w:rsidR="0045600C" w:rsidRPr="005D410D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6A66DD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6A66DD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6A66DD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6A66D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6A66DD" w:rsidRPr="005819CE">
        <w:rPr>
          <w:sz w:val="22"/>
          <w:szCs w:val="22"/>
        </w:rPr>
        <w:fldChar w:fldCharType="end"/>
      </w:r>
    </w:p>
    <w:p w:rsidR="00DE28DB" w:rsidRPr="005819CE" w:rsidRDefault="006A66DD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6A66DD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442C7"/>
    <w:rsid w:val="00054AEB"/>
    <w:rsid w:val="00061F27"/>
    <w:rsid w:val="00086BB6"/>
    <w:rsid w:val="000C5599"/>
    <w:rsid w:val="000D5370"/>
    <w:rsid w:val="000F4450"/>
    <w:rsid w:val="001120AC"/>
    <w:rsid w:val="0012197A"/>
    <w:rsid w:val="00121AA3"/>
    <w:rsid w:val="001261F3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A46B0"/>
    <w:rsid w:val="001B7A3D"/>
    <w:rsid w:val="001C2019"/>
    <w:rsid w:val="001D36A0"/>
    <w:rsid w:val="001E0D4E"/>
    <w:rsid w:val="001E7362"/>
    <w:rsid w:val="001F0706"/>
    <w:rsid w:val="001F3360"/>
    <w:rsid w:val="001F706A"/>
    <w:rsid w:val="0020640A"/>
    <w:rsid w:val="00236BF6"/>
    <w:rsid w:val="00242080"/>
    <w:rsid w:val="00247E35"/>
    <w:rsid w:val="00264A51"/>
    <w:rsid w:val="002659B9"/>
    <w:rsid w:val="00276B04"/>
    <w:rsid w:val="00284903"/>
    <w:rsid w:val="00292A94"/>
    <w:rsid w:val="0029550F"/>
    <w:rsid w:val="002A5EC9"/>
    <w:rsid w:val="002A70C4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472D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4225"/>
    <w:rsid w:val="0045600C"/>
    <w:rsid w:val="00473EDC"/>
    <w:rsid w:val="004816F0"/>
    <w:rsid w:val="004926DC"/>
    <w:rsid w:val="00492C29"/>
    <w:rsid w:val="00497389"/>
    <w:rsid w:val="004B1FDB"/>
    <w:rsid w:val="004C3A9D"/>
    <w:rsid w:val="004E6511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A64B4"/>
    <w:rsid w:val="005C0693"/>
    <w:rsid w:val="005D410D"/>
    <w:rsid w:val="005D7B27"/>
    <w:rsid w:val="00605C28"/>
    <w:rsid w:val="00617C83"/>
    <w:rsid w:val="006562E4"/>
    <w:rsid w:val="00656F09"/>
    <w:rsid w:val="00657AED"/>
    <w:rsid w:val="00664044"/>
    <w:rsid w:val="00664E45"/>
    <w:rsid w:val="00673A65"/>
    <w:rsid w:val="00682680"/>
    <w:rsid w:val="00687671"/>
    <w:rsid w:val="006A66DD"/>
    <w:rsid w:val="006D4F53"/>
    <w:rsid w:val="006D54CE"/>
    <w:rsid w:val="006E5BAA"/>
    <w:rsid w:val="00721CD5"/>
    <w:rsid w:val="00725246"/>
    <w:rsid w:val="0072527E"/>
    <w:rsid w:val="0074483B"/>
    <w:rsid w:val="007453E3"/>
    <w:rsid w:val="00747682"/>
    <w:rsid w:val="00752A2B"/>
    <w:rsid w:val="00761D0C"/>
    <w:rsid w:val="007724F8"/>
    <w:rsid w:val="00793293"/>
    <w:rsid w:val="007A7337"/>
    <w:rsid w:val="007D7EF6"/>
    <w:rsid w:val="007E0D36"/>
    <w:rsid w:val="007E5769"/>
    <w:rsid w:val="0080478A"/>
    <w:rsid w:val="00820E46"/>
    <w:rsid w:val="008258E0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27E6E"/>
    <w:rsid w:val="009336D3"/>
    <w:rsid w:val="009465B3"/>
    <w:rsid w:val="009554DC"/>
    <w:rsid w:val="009854E6"/>
    <w:rsid w:val="00995D69"/>
    <w:rsid w:val="009B03D8"/>
    <w:rsid w:val="009B3004"/>
    <w:rsid w:val="009C17D1"/>
    <w:rsid w:val="009C2EC3"/>
    <w:rsid w:val="009C595B"/>
    <w:rsid w:val="009D24E7"/>
    <w:rsid w:val="009D45C1"/>
    <w:rsid w:val="00A106C0"/>
    <w:rsid w:val="00A5136D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41A52"/>
    <w:rsid w:val="00B56D6B"/>
    <w:rsid w:val="00B70539"/>
    <w:rsid w:val="00B74B3A"/>
    <w:rsid w:val="00B81F8D"/>
    <w:rsid w:val="00BA023C"/>
    <w:rsid w:val="00BA3A18"/>
    <w:rsid w:val="00BC0314"/>
    <w:rsid w:val="00BC1A32"/>
    <w:rsid w:val="00BD337C"/>
    <w:rsid w:val="00BF1FA1"/>
    <w:rsid w:val="00BF3920"/>
    <w:rsid w:val="00BF6354"/>
    <w:rsid w:val="00BF7980"/>
    <w:rsid w:val="00C020AE"/>
    <w:rsid w:val="00C23813"/>
    <w:rsid w:val="00C51797"/>
    <w:rsid w:val="00C615CC"/>
    <w:rsid w:val="00C77600"/>
    <w:rsid w:val="00C87602"/>
    <w:rsid w:val="00C939BD"/>
    <w:rsid w:val="00CA598B"/>
    <w:rsid w:val="00CC7D8C"/>
    <w:rsid w:val="00CE0AFF"/>
    <w:rsid w:val="00CF0649"/>
    <w:rsid w:val="00CF4B69"/>
    <w:rsid w:val="00D03AD3"/>
    <w:rsid w:val="00D40B6B"/>
    <w:rsid w:val="00D50433"/>
    <w:rsid w:val="00D56F2B"/>
    <w:rsid w:val="00D8137D"/>
    <w:rsid w:val="00D95A32"/>
    <w:rsid w:val="00DA2ED1"/>
    <w:rsid w:val="00DB1B5B"/>
    <w:rsid w:val="00DC220D"/>
    <w:rsid w:val="00DD1F41"/>
    <w:rsid w:val="00DE28DB"/>
    <w:rsid w:val="00E430CD"/>
    <w:rsid w:val="00E66AC7"/>
    <w:rsid w:val="00E749CA"/>
    <w:rsid w:val="00E81F36"/>
    <w:rsid w:val="00E90B3F"/>
    <w:rsid w:val="00E90E92"/>
    <w:rsid w:val="00EC1B5C"/>
    <w:rsid w:val="00ED3C57"/>
    <w:rsid w:val="00ED40F2"/>
    <w:rsid w:val="00F001C4"/>
    <w:rsid w:val="00F0578E"/>
    <w:rsid w:val="00F477AD"/>
    <w:rsid w:val="00F54268"/>
    <w:rsid w:val="00F64272"/>
    <w:rsid w:val="00F65C26"/>
    <w:rsid w:val="00F6781F"/>
    <w:rsid w:val="00F82064"/>
    <w:rsid w:val="00F86A2E"/>
    <w:rsid w:val="00F87A4F"/>
    <w:rsid w:val="00FA7056"/>
    <w:rsid w:val="00FD054B"/>
    <w:rsid w:val="00FE32A9"/>
    <w:rsid w:val="00FF5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51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B42E4-AC55-44AE-B245-7A1958869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4</TotalTime>
  <Pages>5</Pages>
  <Words>1796</Words>
  <Characters>14191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</cp:revision>
  <cp:lastPrinted>1900-12-31T19:00:00Z</cp:lastPrinted>
  <dcterms:created xsi:type="dcterms:W3CDTF">2022-09-05T06:19:00Z</dcterms:created>
  <dcterms:modified xsi:type="dcterms:W3CDTF">2022-10-24T05:17:00Z</dcterms:modified>
</cp:coreProperties>
</file>